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3C690F02" w:rsidR="00344C82" w:rsidRPr="001C55D1" w:rsidRDefault="00344C82" w:rsidP="00DD21DE">
            <w:pPr>
              <w:jc w:val="left"/>
            </w:pP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0B717FC3" w:rsidR="00344C82" w:rsidRPr="001C55D1" w:rsidRDefault="00344C82" w:rsidP="00DD21DE"/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155435D5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036659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AFC777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E9BE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522DE2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E1CC8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1738F0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9209" w14:textId="77777777" w:rsidR="006C64C5" w:rsidRDefault="006C64C5">
      <w:r>
        <w:separator/>
      </w:r>
    </w:p>
    <w:p w14:paraId="21CC3684" w14:textId="77777777" w:rsidR="006C64C5" w:rsidRDefault="006C64C5"/>
    <w:p w14:paraId="3254383A" w14:textId="77777777" w:rsidR="006C64C5" w:rsidRDefault="006C64C5"/>
    <w:p w14:paraId="63FDCD7A" w14:textId="77777777" w:rsidR="006C64C5" w:rsidRDefault="006C64C5"/>
    <w:p w14:paraId="1AC0BB4E" w14:textId="77777777" w:rsidR="006C64C5" w:rsidRDefault="006C64C5"/>
    <w:p w14:paraId="6EDE6E15" w14:textId="77777777" w:rsidR="006C64C5" w:rsidRDefault="006C64C5"/>
  </w:endnote>
  <w:endnote w:type="continuationSeparator" w:id="0">
    <w:p w14:paraId="2AD5B28A" w14:textId="77777777" w:rsidR="006C64C5" w:rsidRDefault="006C64C5">
      <w:r>
        <w:continuationSeparator/>
      </w:r>
    </w:p>
    <w:p w14:paraId="632F2336" w14:textId="77777777" w:rsidR="006C64C5" w:rsidRDefault="006C64C5"/>
    <w:p w14:paraId="2266A89C" w14:textId="77777777" w:rsidR="006C64C5" w:rsidRDefault="006C64C5"/>
    <w:p w14:paraId="575F21EA" w14:textId="77777777" w:rsidR="006C64C5" w:rsidRDefault="006C64C5"/>
    <w:p w14:paraId="77A50584" w14:textId="77777777" w:rsidR="006C64C5" w:rsidRDefault="006C64C5"/>
    <w:p w14:paraId="10D18E4B" w14:textId="77777777" w:rsidR="006C64C5" w:rsidRDefault="006C64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BD937" w14:textId="77777777" w:rsidR="006C64C5" w:rsidRDefault="006C64C5">
      <w:r>
        <w:separator/>
      </w:r>
    </w:p>
    <w:p w14:paraId="2888D884" w14:textId="77777777" w:rsidR="006C64C5" w:rsidRDefault="006C64C5"/>
    <w:p w14:paraId="24E70903" w14:textId="77777777" w:rsidR="006C64C5" w:rsidRDefault="006C64C5"/>
    <w:p w14:paraId="4E516F63" w14:textId="77777777" w:rsidR="006C64C5" w:rsidRDefault="006C64C5"/>
  </w:footnote>
  <w:footnote w:type="continuationSeparator" w:id="0">
    <w:p w14:paraId="7E622724" w14:textId="77777777" w:rsidR="006C64C5" w:rsidRDefault="006C64C5">
      <w:r>
        <w:continuationSeparator/>
      </w:r>
    </w:p>
    <w:p w14:paraId="168497C7" w14:textId="77777777" w:rsidR="006C64C5" w:rsidRDefault="006C64C5"/>
    <w:p w14:paraId="77BF5EF8" w14:textId="77777777" w:rsidR="006C64C5" w:rsidRDefault="006C64C5"/>
    <w:p w14:paraId="03AB3A59" w14:textId="77777777" w:rsidR="006C64C5" w:rsidRDefault="006C64C5"/>
    <w:p w14:paraId="5AEA0B52" w14:textId="77777777" w:rsidR="006C64C5" w:rsidRDefault="006C64C5"/>
    <w:p w14:paraId="5FC14252" w14:textId="77777777" w:rsidR="006C64C5" w:rsidRDefault="006C64C5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A22"/>
    <w:rsid w:val="001C3E5C"/>
    <w:rsid w:val="001C509D"/>
    <w:rsid w:val="001E0C92"/>
    <w:rsid w:val="001F47CC"/>
    <w:rsid w:val="002006D2"/>
    <w:rsid w:val="00221939"/>
    <w:rsid w:val="002517FD"/>
    <w:rsid w:val="00261679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C64C5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363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Szymanski, Philipp</cp:lastModifiedBy>
  <cp:revision>13</cp:revision>
  <cp:lastPrinted>2010-03-03T17:05:00Z</cp:lastPrinted>
  <dcterms:created xsi:type="dcterms:W3CDTF">2016-10-19T11:49:00Z</dcterms:created>
  <dcterms:modified xsi:type="dcterms:W3CDTF">2026-09-08T12:56:00Z</dcterms:modified>
</cp:coreProperties>
</file>